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95D" w:rsidRPr="00166D6C" w:rsidRDefault="00DA295D" w:rsidP="00166D6C">
      <w:pPr>
        <w:shd w:val="clear" w:color="auto" w:fill="FFFFFF"/>
        <w:tabs>
          <w:tab w:val="left" w:pos="851"/>
        </w:tabs>
        <w:spacing w:after="0" w:line="240" w:lineRule="auto"/>
        <w:ind w:firstLineChars="200" w:firstLine="56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66D6C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Приложение 5</w:t>
      </w:r>
      <w:bookmarkStart w:id="0" w:name="_GoBack"/>
      <w:bookmarkEnd w:id="0"/>
    </w:p>
    <w:p w:rsidR="00DA295D" w:rsidRPr="00166D6C" w:rsidRDefault="00DA295D" w:rsidP="00166D6C">
      <w:pPr>
        <w:shd w:val="clear" w:color="auto" w:fill="FFFFFF"/>
        <w:tabs>
          <w:tab w:val="left" w:pos="851"/>
        </w:tabs>
        <w:spacing w:after="0" w:line="240" w:lineRule="auto"/>
        <w:ind w:firstLineChars="200" w:firstLine="56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DA295D" w:rsidRPr="00166D6C" w:rsidRDefault="00DA295D" w:rsidP="00166D6C">
      <w:pPr>
        <w:shd w:val="clear" w:color="auto" w:fill="FFFFFF"/>
        <w:tabs>
          <w:tab w:val="left" w:pos="851"/>
        </w:tabs>
        <w:spacing w:after="0" w:line="240" w:lineRule="auto"/>
        <w:ind w:firstLineChars="200" w:firstLine="560"/>
        <w:jc w:val="center"/>
        <w:rPr>
          <w:rFonts w:ascii="Times New Roman" w:hAnsi="Times New Roman"/>
          <w:sz w:val="28"/>
          <w:szCs w:val="28"/>
        </w:rPr>
      </w:pPr>
      <w:r w:rsidRPr="00166D6C">
        <w:rPr>
          <w:rFonts w:ascii="Times New Roman" w:hAnsi="Times New Roman"/>
          <w:bCs/>
          <w:color w:val="000000"/>
          <w:sz w:val="28"/>
          <w:szCs w:val="28"/>
        </w:rPr>
        <w:t>СОСТАВ</w:t>
      </w:r>
    </w:p>
    <w:p w:rsidR="00DA295D" w:rsidRDefault="00DA295D" w:rsidP="00166D6C">
      <w:pPr>
        <w:shd w:val="clear" w:color="auto" w:fill="FFFFFF"/>
        <w:tabs>
          <w:tab w:val="left" w:pos="851"/>
        </w:tabs>
        <w:spacing w:after="0" w:line="240" w:lineRule="auto"/>
        <w:ind w:firstLineChars="200" w:firstLine="56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66D6C">
        <w:rPr>
          <w:rFonts w:ascii="Times New Roman" w:hAnsi="Times New Roman"/>
          <w:bCs/>
          <w:color w:val="000000"/>
          <w:sz w:val="28"/>
          <w:szCs w:val="28"/>
        </w:rPr>
        <w:t xml:space="preserve">оргкомитета школьного и муниципального этапов </w:t>
      </w:r>
    </w:p>
    <w:p w:rsidR="00DA295D" w:rsidRPr="00166D6C" w:rsidRDefault="00DA295D" w:rsidP="00166D6C">
      <w:pPr>
        <w:shd w:val="clear" w:color="auto" w:fill="FFFFFF"/>
        <w:tabs>
          <w:tab w:val="left" w:pos="851"/>
        </w:tabs>
        <w:spacing w:after="0" w:line="240" w:lineRule="auto"/>
        <w:ind w:firstLineChars="200" w:firstLine="56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66D6C">
        <w:rPr>
          <w:rFonts w:ascii="Times New Roman" w:hAnsi="Times New Roman"/>
          <w:bCs/>
          <w:color w:val="000000"/>
          <w:sz w:val="28"/>
          <w:szCs w:val="28"/>
        </w:rPr>
        <w:t xml:space="preserve">всероссийской олимпиады школьников </w:t>
      </w:r>
    </w:p>
    <w:p w:rsidR="00DA295D" w:rsidRPr="00166D6C" w:rsidRDefault="00DA295D" w:rsidP="00166D6C">
      <w:pPr>
        <w:shd w:val="clear" w:color="auto" w:fill="FFFFFF"/>
        <w:tabs>
          <w:tab w:val="left" w:pos="851"/>
        </w:tabs>
        <w:spacing w:after="0" w:line="240" w:lineRule="auto"/>
        <w:ind w:firstLineChars="200" w:firstLine="56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DA295D" w:rsidRPr="00166D6C" w:rsidRDefault="00DA295D" w:rsidP="008808C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6D6C">
        <w:rPr>
          <w:rFonts w:ascii="Times New Roman" w:hAnsi="Times New Roman"/>
          <w:color w:val="000000"/>
          <w:sz w:val="28"/>
          <w:szCs w:val="28"/>
        </w:rPr>
        <w:t>ПРЕДСЕДАТЕЛЬ: Махаева Т.В. – начальник управления по социальной работе  администрации Чамзинского муниципального района</w:t>
      </w:r>
    </w:p>
    <w:p w:rsidR="00DA295D" w:rsidRPr="00166D6C" w:rsidRDefault="00DA295D" w:rsidP="007E2A7E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A295D" w:rsidRPr="00166D6C" w:rsidRDefault="00DA295D" w:rsidP="00166D6C">
      <w:pPr>
        <w:shd w:val="clear" w:color="auto" w:fill="FFFFFF"/>
        <w:tabs>
          <w:tab w:val="left" w:pos="851"/>
        </w:tabs>
        <w:spacing w:after="0" w:line="240" w:lineRule="auto"/>
        <w:ind w:leftChars="280" w:left="3172" w:hangingChars="913" w:hanging="2556"/>
        <w:jc w:val="both"/>
        <w:rPr>
          <w:rFonts w:ascii="Times New Roman" w:hAnsi="Times New Roman"/>
          <w:color w:val="000000"/>
          <w:sz w:val="28"/>
          <w:szCs w:val="28"/>
        </w:rPr>
      </w:pPr>
      <w:r w:rsidRPr="00166D6C">
        <w:rPr>
          <w:rFonts w:ascii="Times New Roman" w:hAnsi="Times New Roman"/>
          <w:color w:val="000000"/>
          <w:sz w:val="28"/>
          <w:szCs w:val="28"/>
        </w:rPr>
        <w:t>ЧЛЕНЫ:</w:t>
      </w:r>
    </w:p>
    <w:p w:rsidR="00DA295D" w:rsidRPr="00166D6C" w:rsidRDefault="00DA295D" w:rsidP="00166D6C">
      <w:pPr>
        <w:pStyle w:val="ListParagraph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Chars="327" w:left="1075" w:hangingChars="127" w:hanging="356"/>
        <w:jc w:val="both"/>
        <w:rPr>
          <w:rFonts w:ascii="Times New Roman" w:hAnsi="Times New Roman"/>
          <w:color w:val="000000"/>
          <w:sz w:val="28"/>
          <w:szCs w:val="28"/>
        </w:rPr>
      </w:pPr>
      <w:r w:rsidRPr="00166D6C">
        <w:rPr>
          <w:rFonts w:ascii="Times New Roman" w:hAnsi="Times New Roman"/>
          <w:color w:val="000000"/>
          <w:sz w:val="28"/>
          <w:szCs w:val="28"/>
        </w:rPr>
        <w:t>Разуваева О.Н. – зам. начальника управления по социальной работе администрации Чамзинского муниципального района, зав. отделом образования</w:t>
      </w:r>
    </w:p>
    <w:p w:rsidR="00DA295D" w:rsidRPr="00166D6C" w:rsidRDefault="00DA295D" w:rsidP="00166D6C">
      <w:pPr>
        <w:shd w:val="clear" w:color="auto" w:fill="FFFFFF"/>
        <w:tabs>
          <w:tab w:val="left" w:pos="851"/>
        </w:tabs>
        <w:spacing w:after="0" w:line="240" w:lineRule="auto"/>
        <w:ind w:leftChars="280" w:left="3172" w:hangingChars="913" w:hanging="2556"/>
        <w:jc w:val="both"/>
        <w:rPr>
          <w:rFonts w:ascii="Times New Roman" w:hAnsi="Times New Roman"/>
          <w:sz w:val="28"/>
          <w:szCs w:val="28"/>
        </w:rPr>
      </w:pPr>
    </w:p>
    <w:p w:rsidR="00DA295D" w:rsidRPr="00166D6C" w:rsidRDefault="00DA295D" w:rsidP="007E2A7E">
      <w:pPr>
        <w:pStyle w:val="ListParagraph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D6C">
        <w:rPr>
          <w:rFonts w:ascii="Times New Roman" w:hAnsi="Times New Roman"/>
          <w:sz w:val="28"/>
          <w:szCs w:val="28"/>
        </w:rPr>
        <w:t>Козлова Л.Ю.- зав.сектором  информационно- методического  обеспечения МКУ Чамзинского муниципального района «ЦО учреждений образования, культуры и спорта» ( по согласованию)</w:t>
      </w:r>
    </w:p>
    <w:p w:rsidR="00DA295D" w:rsidRPr="00166D6C" w:rsidRDefault="00DA295D" w:rsidP="007E2A7E">
      <w:pPr>
        <w:pStyle w:val="ListParagraph"/>
        <w:rPr>
          <w:rFonts w:ascii="Times New Roman" w:hAnsi="Times New Roman"/>
          <w:sz w:val="28"/>
          <w:szCs w:val="28"/>
        </w:rPr>
      </w:pPr>
    </w:p>
    <w:p w:rsidR="00DA295D" w:rsidRPr="00166D6C" w:rsidRDefault="00DA295D" w:rsidP="007E2A7E">
      <w:pPr>
        <w:pStyle w:val="ListParagraph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D6C">
        <w:rPr>
          <w:rFonts w:ascii="Times New Roman" w:hAnsi="Times New Roman"/>
          <w:sz w:val="28"/>
          <w:szCs w:val="28"/>
        </w:rPr>
        <w:t xml:space="preserve">Новикова Т.В. – начальник по учебно-методической работе и материально-техническому обеспечению в учреждениях отрасли образования МКУ Чамзинского муниципального района «ЦО учреждений образования, культуры и спорта» ( по согласованию) </w:t>
      </w:r>
    </w:p>
    <w:p w:rsidR="00DA295D" w:rsidRPr="00166D6C" w:rsidRDefault="00DA295D" w:rsidP="007E2A7E">
      <w:pPr>
        <w:pStyle w:val="ListParagraph"/>
        <w:rPr>
          <w:rFonts w:ascii="Times New Roman" w:hAnsi="Times New Roman"/>
          <w:sz w:val="28"/>
          <w:szCs w:val="28"/>
        </w:rPr>
      </w:pPr>
    </w:p>
    <w:p w:rsidR="00DA295D" w:rsidRPr="00166D6C" w:rsidRDefault="00DA295D" w:rsidP="007E2A7E">
      <w:pPr>
        <w:pStyle w:val="ListParagraph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D6C">
        <w:rPr>
          <w:rFonts w:ascii="Times New Roman" w:hAnsi="Times New Roman"/>
          <w:sz w:val="28"/>
          <w:szCs w:val="28"/>
        </w:rPr>
        <w:t>Кармилицына Л.А. – методист отдела информационно-методического обеспечения МКУ Чамзинского муниципального района «ЦО учреждений образования, культуры и спорта» ( по согласованию)</w:t>
      </w:r>
    </w:p>
    <w:p w:rsidR="00DA295D" w:rsidRPr="00166D6C" w:rsidRDefault="00DA295D" w:rsidP="002A74F8">
      <w:pPr>
        <w:pStyle w:val="ListParagraph"/>
        <w:rPr>
          <w:rFonts w:ascii="Times New Roman" w:hAnsi="Times New Roman"/>
          <w:sz w:val="28"/>
          <w:szCs w:val="28"/>
        </w:rPr>
      </w:pPr>
    </w:p>
    <w:p w:rsidR="00DA295D" w:rsidRPr="00166D6C" w:rsidRDefault="00DA295D" w:rsidP="007E2A7E">
      <w:pPr>
        <w:pStyle w:val="ListParagraph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D6C">
        <w:rPr>
          <w:rFonts w:ascii="Times New Roman" w:hAnsi="Times New Roman"/>
          <w:sz w:val="28"/>
          <w:szCs w:val="28"/>
        </w:rPr>
        <w:t>Филягина Л.В. – главный специалист отдела образования</w:t>
      </w:r>
    </w:p>
    <w:p w:rsidR="00DA295D" w:rsidRPr="00166D6C" w:rsidRDefault="00DA295D" w:rsidP="002A74F8">
      <w:pPr>
        <w:pStyle w:val="ListParagraph"/>
        <w:rPr>
          <w:rFonts w:ascii="Times New Roman" w:hAnsi="Times New Roman"/>
          <w:sz w:val="28"/>
          <w:szCs w:val="28"/>
        </w:rPr>
      </w:pPr>
    </w:p>
    <w:p w:rsidR="00DA295D" w:rsidRPr="00166D6C" w:rsidRDefault="00DA295D" w:rsidP="007E2A7E">
      <w:pPr>
        <w:pStyle w:val="ListParagraph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D6C">
        <w:rPr>
          <w:rFonts w:ascii="Times New Roman" w:hAnsi="Times New Roman"/>
          <w:sz w:val="28"/>
          <w:szCs w:val="28"/>
        </w:rPr>
        <w:t>Макушкина С.А. – главный специалист отдела образования</w:t>
      </w:r>
    </w:p>
    <w:p w:rsidR="00DA295D" w:rsidRPr="00166D6C" w:rsidRDefault="00DA295D" w:rsidP="002A74F8">
      <w:pPr>
        <w:pStyle w:val="ListParagraph"/>
        <w:rPr>
          <w:rFonts w:ascii="Times New Roman" w:hAnsi="Times New Roman"/>
          <w:sz w:val="28"/>
          <w:szCs w:val="28"/>
        </w:rPr>
      </w:pPr>
    </w:p>
    <w:p w:rsidR="00DA295D" w:rsidRPr="00166D6C" w:rsidRDefault="00DA295D" w:rsidP="002A74F8">
      <w:pPr>
        <w:pStyle w:val="ListParagraph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D6C">
        <w:rPr>
          <w:rFonts w:ascii="Times New Roman" w:hAnsi="Times New Roman"/>
          <w:sz w:val="28"/>
          <w:szCs w:val="28"/>
        </w:rPr>
        <w:t>Емельян</w:t>
      </w:r>
      <w:r>
        <w:rPr>
          <w:rFonts w:ascii="Times New Roman" w:hAnsi="Times New Roman"/>
          <w:sz w:val="28"/>
          <w:szCs w:val="28"/>
        </w:rPr>
        <w:t>о</w:t>
      </w:r>
      <w:r w:rsidRPr="00166D6C">
        <w:rPr>
          <w:rFonts w:ascii="Times New Roman" w:hAnsi="Times New Roman"/>
          <w:sz w:val="28"/>
          <w:szCs w:val="28"/>
        </w:rPr>
        <w:t>ва А.Д. - методист отдела информационно-методического обеспечения МКУ Чамзинского муниципального района «ЦО учреждений образования, культуры и спорта» ( по согласованию)</w:t>
      </w:r>
    </w:p>
    <w:p w:rsidR="00DA295D" w:rsidRPr="00166D6C" w:rsidRDefault="00DA295D" w:rsidP="002A74F8">
      <w:pPr>
        <w:shd w:val="clear" w:color="auto" w:fill="FFFFFF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A295D" w:rsidRPr="00166D6C" w:rsidRDefault="00DA295D" w:rsidP="007E2A7E">
      <w:pPr>
        <w:pStyle w:val="ListParagraph"/>
        <w:rPr>
          <w:rFonts w:ascii="Times New Roman" w:hAnsi="Times New Roman"/>
          <w:sz w:val="28"/>
          <w:szCs w:val="28"/>
        </w:rPr>
      </w:pPr>
    </w:p>
    <w:p w:rsidR="00DA295D" w:rsidRPr="00166D6C" w:rsidRDefault="00DA295D" w:rsidP="002A74F8">
      <w:pPr>
        <w:shd w:val="clear" w:color="auto" w:fill="FFFFFF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DA295D" w:rsidRPr="00166D6C" w:rsidRDefault="00DA295D" w:rsidP="002A74F8">
      <w:pPr>
        <w:shd w:val="clear" w:color="auto" w:fill="FFFFFF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DA295D" w:rsidRPr="00166D6C" w:rsidRDefault="00DA295D">
      <w:pPr>
        <w:rPr>
          <w:rFonts w:ascii="Times New Roman" w:hAnsi="Times New Roman"/>
          <w:sz w:val="28"/>
          <w:szCs w:val="28"/>
        </w:rPr>
      </w:pPr>
    </w:p>
    <w:sectPr w:rsidR="00DA295D" w:rsidRPr="00166D6C" w:rsidSect="00166D6C"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63FBF"/>
    <w:multiLevelType w:val="hybridMultilevel"/>
    <w:tmpl w:val="F37EAEC4"/>
    <w:lvl w:ilvl="0" w:tplc="587CF56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  <w:rPr>
        <w:rFonts w:cs="Times New Roman"/>
      </w:rPr>
    </w:lvl>
  </w:abstractNum>
  <w:abstractNum w:abstractNumId="1">
    <w:nsid w:val="67DF1464"/>
    <w:multiLevelType w:val="hybridMultilevel"/>
    <w:tmpl w:val="0DC46B0A"/>
    <w:lvl w:ilvl="0" w:tplc="B90820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5C1C"/>
    <w:rsid w:val="00102B3E"/>
    <w:rsid w:val="00166D6C"/>
    <w:rsid w:val="001B4DFF"/>
    <w:rsid w:val="00245C1C"/>
    <w:rsid w:val="00282659"/>
    <w:rsid w:val="002A74F8"/>
    <w:rsid w:val="006A0FB1"/>
    <w:rsid w:val="006B5ED9"/>
    <w:rsid w:val="00734EE3"/>
    <w:rsid w:val="007E2A7E"/>
    <w:rsid w:val="008808C0"/>
    <w:rsid w:val="009131D5"/>
    <w:rsid w:val="00915A74"/>
    <w:rsid w:val="00B37E71"/>
    <w:rsid w:val="00C2405E"/>
    <w:rsid w:val="00CC1E1E"/>
    <w:rsid w:val="00DA295D"/>
    <w:rsid w:val="00EB76CF"/>
    <w:rsid w:val="00F30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A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2A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198</Words>
  <Characters>1134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2016-09-15T08:11:00Z</dcterms:created>
  <dcterms:modified xsi:type="dcterms:W3CDTF">2016-11-11T12:50:00Z</dcterms:modified>
</cp:coreProperties>
</file>